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4E85C" w14:textId="656CAC90" w:rsidR="00C21179" w:rsidRDefault="002820D0" w:rsidP="00C21179">
      <w:bookmarkStart w:id="0" w:name="_Toc327548004"/>
      <w:bookmarkStart w:id="1" w:name="_Toc327548204"/>
      <w:bookmarkStart w:id="2" w:name="_Toc330993687"/>
      <w:bookmarkStart w:id="3" w:name="_Toc74460299"/>
      <w:r>
        <w:rPr>
          <w:noProof/>
          <w:lang w:eastAsia="en-GB" w:bidi="ar-SA"/>
        </w:rPr>
        <mc:AlternateContent>
          <mc:Choice Requires="wps">
            <w:drawing>
              <wp:anchor distT="0" distB="0" distL="114300" distR="114300" simplePos="0" relativeHeight="251657728" behindDoc="0" locked="0" layoutInCell="1" allowOverlap="1" wp14:anchorId="2FB4E8B2" wp14:editId="609C40BE">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a14="http://schemas.microsoft.com/office/drawing/2010/main"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wps:spPr>
                      <wps:txb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5F5FA79E" w:rsidR="004F70B3" w:rsidRPr="008150E1" w:rsidRDefault="004F70B3" w:rsidP="00972441">
                                  <w:pPr>
                                    <w:pStyle w:val="CSFieldInfo"/>
                                    <w:rPr>
                                      <w:rFonts w:eastAsia="SimSun" w:cs="Times New Roman"/>
                                      <w:bCs w:val="0"/>
                                      <w:sz w:val="22"/>
                                      <w:szCs w:val="20"/>
                                      <w:lang w:eastAsia="ja-JP" w:bidi="bn-BD"/>
                                    </w:rPr>
                                  </w:pPr>
                                  <w:r>
                                    <w:rPr>
                                      <w:lang w:eastAsia="ja-JP"/>
                                    </w:rPr>
                                    <w:t>5GSI#</w:t>
                                  </w:r>
                                  <w:r w:rsidR="00972441">
                                    <w:rPr>
                                      <w:lang w:eastAsia="ja-JP"/>
                                    </w:rPr>
                                    <w:t>10</w:t>
                                  </w:r>
                                </w:p>
                              </w:tc>
                              <w:tc>
                                <w:tcPr>
                                  <w:tcW w:w="3228" w:type="dxa"/>
                                </w:tcPr>
                                <w:p w14:paraId="5F66E695" w14:textId="71ED54E7" w:rsidR="004F70B3" w:rsidRPr="008150E1" w:rsidRDefault="00972441" w:rsidP="00972441">
                                  <w:pPr>
                                    <w:pStyle w:val="CSFieldInfo"/>
                                    <w:rPr>
                                      <w:rFonts w:eastAsia="SimSun" w:cs="Times New Roman"/>
                                      <w:bCs w:val="0"/>
                                      <w:sz w:val="22"/>
                                      <w:szCs w:val="20"/>
                                      <w:lang w:eastAsia="ja-JP" w:bidi="bn-BD"/>
                                    </w:rPr>
                                  </w:pPr>
                                  <w:r>
                                    <w:rPr>
                                      <w:lang w:eastAsia="ja-JP"/>
                                    </w:rPr>
                                    <w:t>29</w:t>
                                  </w:r>
                                  <w:r w:rsidR="004F70B3">
                                    <w:rPr>
                                      <w:lang w:eastAsia="ja-JP"/>
                                    </w:rPr>
                                    <w:t>/</w:t>
                                  </w:r>
                                  <w:r>
                                    <w:rPr>
                                      <w:lang w:eastAsia="ja-JP"/>
                                    </w:rPr>
                                    <w:t>11</w:t>
                                  </w:r>
                                  <w:r w:rsidR="004F70B3">
                                    <w:rPr>
                                      <w:lang w:eastAsia="ja-JP"/>
                                    </w:rPr>
                                    <w:t>/2018</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0E98C8AD" w:rsidR="004F70B3" w:rsidRPr="00233AE2" w:rsidRDefault="004F70B3" w:rsidP="00972441">
                                  <w:pPr>
                                    <w:pStyle w:val="TableText"/>
                                    <w:rPr>
                                      <w:rFonts w:eastAsia="MS Mincho"/>
                                      <w:lang w:eastAsia="ja-JP"/>
                                    </w:rPr>
                                  </w:pPr>
                                  <w:bookmarkStart w:id="4" w:name="_GoBack"/>
                                  <w:r w:rsidRPr="00233AE2">
                                    <w:rPr>
                                      <w:rFonts w:eastAsia="MS Mincho"/>
                                      <w:lang w:eastAsia="ja-JP"/>
                                    </w:rPr>
                                    <w:t>5G</w:t>
                                  </w:r>
                                  <w:r>
                                    <w:rPr>
                                      <w:rFonts w:eastAsia="MS Mincho"/>
                                      <w:lang w:eastAsia="ja-JP"/>
                                    </w:rPr>
                                    <w:t>S</w:t>
                                  </w:r>
                                  <w:r w:rsidRPr="00233AE2">
                                    <w:rPr>
                                      <w:rFonts w:eastAsia="MS Mincho"/>
                                      <w:lang w:eastAsia="ja-JP"/>
                                    </w:rPr>
                                    <w:t>I#</w:t>
                                  </w:r>
                                  <w:r w:rsidR="00972441">
                                    <w:rPr>
                                      <w:rFonts w:eastAsia="MS Mincho"/>
                                      <w:lang w:eastAsia="ja-JP"/>
                                    </w:rPr>
                                    <w:t>10</w:t>
                                  </w:r>
                                  <w:r w:rsidRPr="00233AE2">
                                    <w:rPr>
                                      <w:rFonts w:eastAsia="MS Mincho"/>
                                      <w:lang w:eastAsia="ja-JP"/>
                                    </w:rPr>
                                    <w:t xml:space="preserve"> Doc </w:t>
                                  </w:r>
                                  <w:r w:rsidR="005530B7">
                                    <w:rPr>
                                      <w:rFonts w:eastAsia="MS Mincho"/>
                                      <w:lang w:eastAsia="ja-JP"/>
                                    </w:rPr>
                                    <w:t>003</w:t>
                                  </w:r>
                                  <w:bookmarkEnd w:id="4"/>
                                </w:p>
                              </w:tc>
                              <w:tc>
                                <w:tcPr>
                                  <w:tcW w:w="3228" w:type="dxa"/>
                                </w:tcPr>
                                <w:p w14:paraId="2A475215" w14:textId="78DB784E" w:rsidR="004F70B3" w:rsidRPr="00233AE2" w:rsidRDefault="004F70B3" w:rsidP="00972441">
                                  <w:pPr>
                                    <w:pStyle w:val="TableText"/>
                                  </w:pPr>
                                  <w:r>
                                    <w:rPr>
                                      <w:lang w:val="sv-SE" w:eastAsia="ja-JP"/>
                                    </w:rPr>
                                    <w:t>2018-</w:t>
                                  </w:r>
                                  <w:r w:rsidR="00972441">
                                    <w:rPr>
                                      <w:lang w:val="sv-SE" w:eastAsia="ja-JP"/>
                                    </w:rPr>
                                    <w:t>11</w:t>
                                  </w:r>
                                  <w:r>
                                    <w:rPr>
                                      <w:lang w:val="sv-SE" w:eastAsia="ja-JP"/>
                                    </w:rPr>
                                    <w:t>-</w:t>
                                  </w:r>
                                  <w:r w:rsidR="00972441">
                                    <w:rPr>
                                      <w:lang w:val="sv-SE" w:eastAsia="ja-JP"/>
                                    </w:rPr>
                                    <w:t>16</w:t>
                                  </w:r>
                                </w:p>
                              </w:tc>
                              <w:tc>
                                <w:tcPr>
                                  <w:tcW w:w="3008" w:type="dxa"/>
                                </w:tcPr>
                                <w:p w14:paraId="0D24C62D" w14:textId="750A6F1F"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F367E6" w:rsidP="004F70B3">
                                  <w:pPr>
                                    <w:pStyle w:val="TableText"/>
                                    <w:rPr>
                                      <w:rFonts w:eastAsia="MS Mincho"/>
                                      <w:i/>
                                      <w:lang w:eastAsia="ja-JP"/>
                                    </w:rPr>
                                  </w:pPr>
                                  <w:hyperlink r:id="rId13"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6ED4DB41"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A80BCA">
                              <w:rPr>
                                <w:noProof/>
                              </w:rPr>
                              <w:t>2018</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5F5FA79E" w:rsidR="004F70B3" w:rsidRPr="008150E1" w:rsidRDefault="004F70B3" w:rsidP="00972441">
                            <w:pPr>
                              <w:pStyle w:val="CSFieldInfo"/>
                              <w:rPr>
                                <w:rFonts w:eastAsia="SimSun" w:cs="Times New Roman"/>
                                <w:bCs w:val="0"/>
                                <w:sz w:val="22"/>
                                <w:szCs w:val="20"/>
                                <w:lang w:eastAsia="ja-JP" w:bidi="bn-BD"/>
                              </w:rPr>
                            </w:pPr>
                            <w:r>
                              <w:rPr>
                                <w:lang w:eastAsia="ja-JP"/>
                              </w:rPr>
                              <w:t>5GSI#</w:t>
                            </w:r>
                            <w:r w:rsidR="00972441">
                              <w:rPr>
                                <w:lang w:eastAsia="ja-JP"/>
                              </w:rPr>
                              <w:t>10</w:t>
                            </w:r>
                          </w:p>
                        </w:tc>
                        <w:tc>
                          <w:tcPr>
                            <w:tcW w:w="3228" w:type="dxa"/>
                          </w:tcPr>
                          <w:p w14:paraId="5F66E695" w14:textId="71ED54E7" w:rsidR="004F70B3" w:rsidRPr="008150E1" w:rsidRDefault="00972441" w:rsidP="00972441">
                            <w:pPr>
                              <w:pStyle w:val="CSFieldInfo"/>
                              <w:rPr>
                                <w:rFonts w:eastAsia="SimSun" w:cs="Times New Roman"/>
                                <w:bCs w:val="0"/>
                                <w:sz w:val="22"/>
                                <w:szCs w:val="20"/>
                                <w:lang w:eastAsia="ja-JP" w:bidi="bn-BD"/>
                              </w:rPr>
                            </w:pPr>
                            <w:r>
                              <w:rPr>
                                <w:lang w:eastAsia="ja-JP"/>
                              </w:rPr>
                              <w:t>29</w:t>
                            </w:r>
                            <w:r w:rsidR="004F70B3">
                              <w:rPr>
                                <w:lang w:eastAsia="ja-JP"/>
                              </w:rPr>
                              <w:t>/</w:t>
                            </w:r>
                            <w:r>
                              <w:rPr>
                                <w:lang w:eastAsia="ja-JP"/>
                              </w:rPr>
                              <w:t>11</w:t>
                            </w:r>
                            <w:r w:rsidR="004F70B3">
                              <w:rPr>
                                <w:lang w:eastAsia="ja-JP"/>
                              </w:rPr>
                              <w:t>/2018</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0E98C8AD" w:rsidR="004F70B3" w:rsidRPr="00233AE2" w:rsidRDefault="004F70B3" w:rsidP="00972441">
                            <w:pPr>
                              <w:pStyle w:val="TableText"/>
                              <w:rPr>
                                <w:rFonts w:eastAsia="MS Mincho"/>
                                <w:lang w:eastAsia="ja-JP"/>
                              </w:rPr>
                            </w:pPr>
                            <w:bookmarkStart w:id="5" w:name="_GoBack"/>
                            <w:r w:rsidRPr="00233AE2">
                              <w:rPr>
                                <w:rFonts w:eastAsia="MS Mincho"/>
                                <w:lang w:eastAsia="ja-JP"/>
                              </w:rPr>
                              <w:t>5G</w:t>
                            </w:r>
                            <w:r>
                              <w:rPr>
                                <w:rFonts w:eastAsia="MS Mincho"/>
                                <w:lang w:eastAsia="ja-JP"/>
                              </w:rPr>
                              <w:t>S</w:t>
                            </w:r>
                            <w:r w:rsidRPr="00233AE2">
                              <w:rPr>
                                <w:rFonts w:eastAsia="MS Mincho"/>
                                <w:lang w:eastAsia="ja-JP"/>
                              </w:rPr>
                              <w:t>I#</w:t>
                            </w:r>
                            <w:r w:rsidR="00972441">
                              <w:rPr>
                                <w:rFonts w:eastAsia="MS Mincho"/>
                                <w:lang w:eastAsia="ja-JP"/>
                              </w:rPr>
                              <w:t>10</w:t>
                            </w:r>
                            <w:r w:rsidRPr="00233AE2">
                              <w:rPr>
                                <w:rFonts w:eastAsia="MS Mincho"/>
                                <w:lang w:eastAsia="ja-JP"/>
                              </w:rPr>
                              <w:t xml:space="preserve"> Doc </w:t>
                            </w:r>
                            <w:r w:rsidR="005530B7">
                              <w:rPr>
                                <w:rFonts w:eastAsia="MS Mincho"/>
                                <w:lang w:eastAsia="ja-JP"/>
                              </w:rPr>
                              <w:t>003</w:t>
                            </w:r>
                            <w:bookmarkEnd w:id="5"/>
                          </w:p>
                        </w:tc>
                        <w:tc>
                          <w:tcPr>
                            <w:tcW w:w="3228" w:type="dxa"/>
                          </w:tcPr>
                          <w:p w14:paraId="2A475215" w14:textId="78DB784E" w:rsidR="004F70B3" w:rsidRPr="00233AE2" w:rsidRDefault="004F70B3" w:rsidP="00972441">
                            <w:pPr>
                              <w:pStyle w:val="TableText"/>
                            </w:pPr>
                            <w:r>
                              <w:rPr>
                                <w:lang w:val="sv-SE" w:eastAsia="ja-JP"/>
                              </w:rPr>
                              <w:t>2018-</w:t>
                            </w:r>
                            <w:r w:rsidR="00972441">
                              <w:rPr>
                                <w:lang w:val="sv-SE" w:eastAsia="ja-JP"/>
                              </w:rPr>
                              <w:t>11</w:t>
                            </w:r>
                            <w:r>
                              <w:rPr>
                                <w:lang w:val="sv-SE" w:eastAsia="ja-JP"/>
                              </w:rPr>
                              <w:t>-</w:t>
                            </w:r>
                            <w:r w:rsidR="00972441">
                              <w:rPr>
                                <w:lang w:val="sv-SE" w:eastAsia="ja-JP"/>
                              </w:rPr>
                              <w:t>16</w:t>
                            </w:r>
                          </w:p>
                        </w:tc>
                        <w:tc>
                          <w:tcPr>
                            <w:tcW w:w="3008" w:type="dxa"/>
                          </w:tcPr>
                          <w:p w14:paraId="0D24C62D" w14:textId="750A6F1F" w:rsidR="004F70B3" w:rsidRPr="00233AE2" w:rsidRDefault="009A69CD" w:rsidP="004F70B3">
                            <w:pPr>
                              <w:pStyle w:val="TableText"/>
                              <w:rPr>
                                <w:rFonts w:eastAsia="MS Mincho"/>
                                <w:lang w:eastAsia="ja-JP"/>
                              </w:rPr>
                            </w:pPr>
                            <w:r>
                              <w:rPr>
                                <w:rFonts w:eastAsia="MS Mincho"/>
                                <w:i/>
                                <w:lang w:eastAsia="ja-JP"/>
                              </w:rPr>
                              <w:t>Mark Lipford (Sprint)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F367E6" w:rsidP="004F70B3">
                            <w:pPr>
                              <w:pStyle w:val="TableText"/>
                              <w:rPr>
                                <w:rFonts w:eastAsia="MS Mincho"/>
                                <w:i/>
                                <w:lang w:eastAsia="ja-JP"/>
                              </w:rPr>
                            </w:pPr>
                            <w:hyperlink r:id="rId16"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6ED4DB41"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A80BCA">
                        <w:rPr>
                          <w:noProof/>
                        </w:rPr>
                        <w:t>2018</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p>
    <w:p w14:paraId="2FB4E85D" w14:textId="694D6200" w:rsidR="00944378" w:rsidRDefault="00C21179" w:rsidP="00C21179">
      <w:pPr>
        <w:pStyle w:val="Heading1"/>
      </w:pPr>
      <w:r>
        <w:br w:type="page"/>
      </w:r>
      <w:bookmarkEnd w:id="0"/>
      <w:bookmarkEnd w:id="1"/>
      <w:bookmarkEnd w:id="2"/>
      <w:r w:rsidR="000F2754">
        <w:lastRenderedPageBreak/>
        <w:t>Introduction</w:t>
      </w:r>
    </w:p>
    <w:bookmarkEnd w:id="3"/>
    <w:p w14:paraId="425F21F0" w14:textId="77777777" w:rsidR="00972441" w:rsidRDefault="00972441" w:rsidP="00972441">
      <w:pPr>
        <w:pStyle w:val="NormalParagraph"/>
      </w:pPr>
      <w:r>
        <w:t xml:space="preserve">GSMA Future Networks Programme 5G Indicator Task Force is providing 3GPP an update on the </w:t>
      </w:r>
      <w:r w:rsidRPr="00972441">
        <w:t>status</w:t>
      </w:r>
      <w:r>
        <w:t xml:space="preserve"> of the work the group is doing.  The task force has had a </w:t>
      </w:r>
      <w:r w:rsidRPr="0099517D">
        <w:t>total of 10 conference calls since July 2018, focused on the 3 areas of work identified by the LS received from 3GPP (reference).</w:t>
      </w:r>
    </w:p>
    <w:p w14:paraId="56A5C303" w14:textId="77777777" w:rsidR="00972441" w:rsidRDefault="00972441" w:rsidP="00972441">
      <w:pPr>
        <w:pStyle w:val="ListBullet1"/>
      </w:pPr>
      <w:r>
        <w:t xml:space="preserve">Definition of the 1-bit indicator </w:t>
      </w:r>
      <w:proofErr w:type="spellStart"/>
      <w:r>
        <w:t>upperLayerIndication</w:t>
      </w:r>
      <w:proofErr w:type="spellEnd"/>
    </w:p>
    <w:p w14:paraId="3037273A" w14:textId="77777777" w:rsidR="00972441" w:rsidRPr="00DF6B03" w:rsidRDefault="00972441" w:rsidP="00972441">
      <w:pPr>
        <w:pStyle w:val="ListBullet1"/>
        <w:rPr>
          <w:lang w:val="en-US"/>
        </w:rPr>
      </w:pPr>
      <w:r w:rsidRPr="00DF6B03">
        <w:rPr>
          <w:lang w:val="en-US"/>
        </w:rPr>
        <w:t>Determine the need for and define any additional necessary bits</w:t>
      </w:r>
    </w:p>
    <w:p w14:paraId="4EE8AD71" w14:textId="77777777" w:rsidR="00972441" w:rsidRDefault="00972441" w:rsidP="00972441">
      <w:pPr>
        <w:pStyle w:val="ListBullet1"/>
      </w:pPr>
      <w:r>
        <w:t>Recommendation for a default behaviour of Open Market Devices</w:t>
      </w:r>
    </w:p>
    <w:p w14:paraId="4F52ABEE" w14:textId="77777777" w:rsidR="00972441" w:rsidRDefault="00972441" w:rsidP="00972441">
      <w:pPr>
        <w:pStyle w:val="NormalParagraph"/>
      </w:pPr>
      <w:r>
        <w:t>The following is an update on each of the topics.</w:t>
      </w:r>
    </w:p>
    <w:p w14:paraId="390DE685" w14:textId="4980E899" w:rsidR="000F2754" w:rsidRDefault="00972441" w:rsidP="000F2754">
      <w:pPr>
        <w:pStyle w:val="Heading1"/>
      </w:pPr>
      <w:r>
        <w:t>Work Status</w:t>
      </w:r>
    </w:p>
    <w:p w14:paraId="0E321099" w14:textId="77777777" w:rsidR="00972441" w:rsidRPr="00764504" w:rsidRDefault="00972441" w:rsidP="00972441">
      <w:pPr>
        <w:pStyle w:val="NormalParagraph"/>
        <w:rPr>
          <w:lang w:eastAsia="en-US" w:bidi="bn-BD"/>
        </w:rPr>
      </w:pPr>
      <w:r>
        <w:rPr>
          <w:lang w:eastAsia="en-US" w:bidi="bn-BD"/>
        </w:rPr>
        <w:t>The task force has been actively working primarily on several topics that are germane to 5G Indication in order to address the three aspects identified by 3GPP in their liaison to GSMA.</w:t>
      </w:r>
    </w:p>
    <w:p w14:paraId="31B363DF" w14:textId="77777777" w:rsidR="00972441" w:rsidRDefault="00972441" w:rsidP="00972441">
      <w:pPr>
        <w:pStyle w:val="Heading2"/>
      </w:pPr>
      <w:r>
        <w:t>Definition of the 1-bit indicator</w:t>
      </w:r>
    </w:p>
    <w:p w14:paraId="4A0B34E2" w14:textId="77777777" w:rsidR="00972441" w:rsidRPr="00972441" w:rsidRDefault="00972441" w:rsidP="00972441">
      <w:pPr>
        <w:pStyle w:val="NormalParagraph"/>
      </w:pPr>
      <w:r w:rsidRPr="00972441">
        <w:t xml:space="preserve">The group is discussing what the </w:t>
      </w:r>
      <w:proofErr w:type="spellStart"/>
      <w:r w:rsidRPr="00972441">
        <w:t>upperLayerIndication</w:t>
      </w:r>
      <w:proofErr w:type="spellEnd"/>
      <w:r w:rsidRPr="00972441">
        <w:t xml:space="preserve"> bit means and when should it be used. Several proposals have been submitted on the definition. The 5GSI is converging on a definition, but has not reached a consensus.   </w:t>
      </w:r>
    </w:p>
    <w:p w14:paraId="2AF897E5" w14:textId="77777777" w:rsidR="00972441" w:rsidRPr="004A54CB" w:rsidRDefault="00972441" w:rsidP="00972441">
      <w:pPr>
        <w:pStyle w:val="Heading2"/>
        <w:rPr>
          <w:lang w:val="en-US"/>
        </w:rPr>
      </w:pPr>
      <w:r w:rsidRPr="004A54CB">
        <w:rPr>
          <w:lang w:val="en-US"/>
        </w:rPr>
        <w:t>Determine the need for and define any additional necessary bits</w:t>
      </w:r>
    </w:p>
    <w:p w14:paraId="1DE80535" w14:textId="77777777" w:rsidR="00972441" w:rsidRPr="00972441" w:rsidRDefault="00972441" w:rsidP="00972441">
      <w:pPr>
        <w:pStyle w:val="NormalParagraph"/>
      </w:pPr>
      <w:r w:rsidRPr="00972441">
        <w:t>5GSI has recently received a proposal on the need for additional indicator bits. No consensus has been reached.</w:t>
      </w:r>
    </w:p>
    <w:p w14:paraId="691C9400" w14:textId="77777777" w:rsidR="00972441" w:rsidRDefault="00972441" w:rsidP="00972441">
      <w:pPr>
        <w:pStyle w:val="Heading2"/>
      </w:pPr>
      <w:r>
        <w:t>Open Market Devices</w:t>
      </w:r>
    </w:p>
    <w:p w14:paraId="0866A45D" w14:textId="77777777" w:rsidR="00972441" w:rsidRPr="00972441" w:rsidRDefault="00972441" w:rsidP="00972441">
      <w:pPr>
        <w:pStyle w:val="NormalParagraph"/>
      </w:pPr>
      <w:r w:rsidRPr="00972441">
        <w:t xml:space="preserve">The group has identified a need for a clear recommendation for open market devices. Several proposals have been reviewed and commented. The 5GSI is converging on a recommendation, but has not reached a consensus. </w:t>
      </w:r>
    </w:p>
    <w:p w14:paraId="56F1A50C" w14:textId="77777777" w:rsidR="000F2754" w:rsidRPr="00824919" w:rsidRDefault="000F2754" w:rsidP="000F2754">
      <w:pPr>
        <w:pStyle w:val="Heading1"/>
      </w:pPr>
      <w:r w:rsidRPr="0035645B">
        <w:t xml:space="preserve">Actions </w:t>
      </w:r>
    </w:p>
    <w:p w14:paraId="3DC0E1FF" w14:textId="685EBEA4" w:rsidR="000F2754" w:rsidRDefault="00240E28" w:rsidP="00A00924">
      <w:pPr>
        <w:pStyle w:val="NormalParagraph"/>
        <w:jc w:val="both"/>
      </w:pPr>
      <w:r>
        <w:t>No</w:t>
      </w:r>
      <w:r w:rsidR="000F2754">
        <w:t xml:space="preserve"> action is required by 3GPP</w:t>
      </w:r>
      <w:r w:rsidR="008D1991">
        <w:t>.</w:t>
      </w:r>
    </w:p>
    <w:p w14:paraId="2FB4E85F" w14:textId="458A8499" w:rsidR="009A2007" w:rsidRDefault="000F2754" w:rsidP="009A2007">
      <w:pPr>
        <w:pStyle w:val="Heading1"/>
      </w:pPr>
      <w:r>
        <w:t>Future GSMA 5GSI Meeting</w:t>
      </w:r>
    </w:p>
    <w:p w14:paraId="2FB4E8AF" w14:textId="7F75945B" w:rsidR="00E852F1" w:rsidRDefault="00DD44B0" w:rsidP="000F2754">
      <w:pPr>
        <w:pStyle w:val="NormalParagraph"/>
        <w:jc w:val="both"/>
        <w:rPr>
          <w:rFonts w:ascii="Arial Bold" w:hAnsi="Arial Bold"/>
          <w:lang w:val="fr-FR" w:eastAsia="zh-CN" w:bidi="bn-BD"/>
        </w:rPr>
      </w:pPr>
      <w:r>
        <w:t xml:space="preserve"> </w:t>
      </w:r>
      <w:r w:rsidR="005530B7">
        <w:t>5GSI#</w:t>
      </w:r>
      <w:r w:rsidR="00972441">
        <w:t>11</w:t>
      </w:r>
      <w:r w:rsidR="005530B7">
        <w:t xml:space="preserve"> </w:t>
      </w:r>
      <w:r w:rsidR="005530B7">
        <w:tab/>
      </w:r>
      <w:r w:rsidR="00972441">
        <w:t>1</w:t>
      </w:r>
      <w:r w:rsidR="005530B7">
        <w:t xml:space="preserve">0 </w:t>
      </w:r>
      <w:r w:rsidR="00972441">
        <w:t xml:space="preserve">January </w:t>
      </w:r>
      <w:r w:rsidR="005530B7">
        <w:t>201</w:t>
      </w:r>
      <w:r w:rsidR="00972441">
        <w:t>9</w:t>
      </w:r>
    </w:p>
    <w:p w14:paraId="2FB4E8B0" w14:textId="77777777" w:rsidR="00E766AC" w:rsidRPr="00E57461" w:rsidRDefault="00E766AC" w:rsidP="009A2007">
      <w:pPr>
        <w:pStyle w:val="NormalParagraph"/>
        <w:rPr>
          <w:rFonts w:ascii="Arial Bold" w:hAnsi="Arial Bold"/>
          <w:lang w:val="fr-FR" w:eastAsia="zh-CN" w:bidi="bn-BD"/>
        </w:rPr>
      </w:pPr>
    </w:p>
    <w:sectPr w:rsidR="00E766AC" w:rsidRPr="00E57461" w:rsidSect="00410665">
      <w:headerReference w:type="even" r:id="rId19"/>
      <w:footerReference w:type="defaul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F0CFD" w14:textId="77777777" w:rsidR="00F367E6" w:rsidRDefault="00F367E6">
      <w:pPr>
        <w:spacing w:before="0"/>
      </w:pPr>
      <w:r>
        <w:separator/>
      </w:r>
    </w:p>
    <w:p w14:paraId="11124ECF" w14:textId="77777777" w:rsidR="00F367E6" w:rsidRDefault="00F367E6"/>
  </w:endnote>
  <w:endnote w:type="continuationSeparator" w:id="0">
    <w:p w14:paraId="137EDDD6" w14:textId="77777777" w:rsidR="00F367E6" w:rsidRDefault="00F367E6">
      <w:pPr>
        <w:spacing w:before="0"/>
      </w:pPr>
      <w:r>
        <w:continuationSeparator/>
      </w:r>
    </w:p>
    <w:p w14:paraId="05110395" w14:textId="77777777" w:rsidR="00F367E6" w:rsidRDefault="00F36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4E8BD" w14:textId="1244CD00"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A80BCA">
      <w:rPr>
        <w:noProof/>
      </w:rPr>
      <w:t>2</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A80BCA">
      <w:rPr>
        <w:noProof/>
      </w:rPr>
      <w:t>2</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86FC8" w14:textId="77777777" w:rsidR="00F367E6" w:rsidRDefault="00F367E6" w:rsidP="009527C9">
      <w:pPr>
        <w:spacing w:before="0"/>
      </w:pPr>
      <w:r>
        <w:separator/>
      </w:r>
    </w:p>
  </w:footnote>
  <w:footnote w:type="continuationSeparator" w:id="0">
    <w:p w14:paraId="150D9A97" w14:textId="77777777" w:rsidR="00F367E6" w:rsidRDefault="00F367E6" w:rsidP="009527C9">
      <w:pPr>
        <w:spacing w:before="0"/>
      </w:pPr>
      <w:r>
        <w:continuationSeparator/>
      </w:r>
    </w:p>
  </w:footnote>
  <w:footnote w:type="continuationNotice" w:id="1">
    <w:p w14:paraId="2E50F658" w14:textId="77777777" w:rsidR="00F367E6" w:rsidRDefault="00F367E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0"/>
  </w:num>
  <w:num w:numId="4">
    <w:abstractNumId w:val="3"/>
  </w:num>
  <w:num w:numId="5">
    <w:abstractNumId w:val="0"/>
  </w:num>
  <w:num w:numId="6">
    <w:abstractNumId w:val="21"/>
  </w:num>
  <w:num w:numId="7">
    <w:abstractNumId w:val="6"/>
  </w:num>
  <w:num w:numId="8">
    <w:abstractNumId w:val="15"/>
  </w:num>
  <w:num w:numId="9">
    <w:abstractNumId w:val="7"/>
  </w:num>
  <w:num w:numId="10">
    <w:abstractNumId w:val="14"/>
  </w:num>
  <w:num w:numId="11">
    <w:abstractNumId w:val="16"/>
  </w:num>
  <w:num w:numId="12">
    <w:abstractNumId w:val="12"/>
  </w:num>
  <w:num w:numId="13">
    <w:abstractNumId w:val="8"/>
  </w:num>
  <w:num w:numId="14">
    <w:abstractNumId w:val="19"/>
  </w:num>
  <w:num w:numId="15">
    <w:abstractNumId w:val="4"/>
  </w:num>
  <w:num w:numId="16">
    <w:abstractNumId w:val="2"/>
  </w:num>
  <w:num w:numId="17">
    <w:abstractNumId w:val="11"/>
  </w:num>
  <w:num w:numId="18">
    <w:abstractNumId w:val="20"/>
  </w:num>
  <w:num w:numId="19">
    <w:abstractNumId w:val="13"/>
  </w:num>
  <w:num w:numId="20">
    <w:abstractNumId w:val="22"/>
  </w:num>
  <w:num w:numId="21">
    <w:abstractNumId w:val="1"/>
  </w:num>
  <w:num w:numId="22">
    <w:abstractNumId w:val="9"/>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A0MDE2sjA2Mjc1NjRX0lEKTi0uzszPAykwrgUASLphgywAAAA="/>
  </w:docVars>
  <w:rsids>
    <w:rsidRoot w:val="00DF08D3"/>
    <w:rsid w:val="00002771"/>
    <w:rsid w:val="00002803"/>
    <w:rsid w:val="0001024B"/>
    <w:rsid w:val="000371F1"/>
    <w:rsid w:val="00041759"/>
    <w:rsid w:val="00046D01"/>
    <w:rsid w:val="00052689"/>
    <w:rsid w:val="00052FE2"/>
    <w:rsid w:val="000703F0"/>
    <w:rsid w:val="000713B1"/>
    <w:rsid w:val="000774DD"/>
    <w:rsid w:val="000904F5"/>
    <w:rsid w:val="00096007"/>
    <w:rsid w:val="000A0FB0"/>
    <w:rsid w:val="000B02F8"/>
    <w:rsid w:val="000C1DAF"/>
    <w:rsid w:val="000C3191"/>
    <w:rsid w:val="000D20CB"/>
    <w:rsid w:val="000E2366"/>
    <w:rsid w:val="000E2789"/>
    <w:rsid w:val="000E6BB7"/>
    <w:rsid w:val="000F2754"/>
    <w:rsid w:val="000F3E93"/>
    <w:rsid w:val="000F6B8B"/>
    <w:rsid w:val="0010050B"/>
    <w:rsid w:val="001010C7"/>
    <w:rsid w:val="00114795"/>
    <w:rsid w:val="00117931"/>
    <w:rsid w:val="001276BD"/>
    <w:rsid w:val="00130150"/>
    <w:rsid w:val="00141190"/>
    <w:rsid w:val="001455A2"/>
    <w:rsid w:val="00165872"/>
    <w:rsid w:val="00176186"/>
    <w:rsid w:val="0018002B"/>
    <w:rsid w:val="001F08AC"/>
    <w:rsid w:val="001F2D3A"/>
    <w:rsid w:val="00202265"/>
    <w:rsid w:val="00207D34"/>
    <w:rsid w:val="002111D3"/>
    <w:rsid w:val="002200A1"/>
    <w:rsid w:val="0022220E"/>
    <w:rsid w:val="0023227F"/>
    <w:rsid w:val="00240E28"/>
    <w:rsid w:val="00243CE1"/>
    <w:rsid w:val="00254A23"/>
    <w:rsid w:val="00254E4D"/>
    <w:rsid w:val="0027077C"/>
    <w:rsid w:val="00271498"/>
    <w:rsid w:val="002766F0"/>
    <w:rsid w:val="002820D0"/>
    <w:rsid w:val="00283857"/>
    <w:rsid w:val="002859F6"/>
    <w:rsid w:val="002873C5"/>
    <w:rsid w:val="00294E91"/>
    <w:rsid w:val="00294F1F"/>
    <w:rsid w:val="00295A4E"/>
    <w:rsid w:val="002A7CAD"/>
    <w:rsid w:val="002E2167"/>
    <w:rsid w:val="002F5E25"/>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EF"/>
    <w:rsid w:val="00406873"/>
    <w:rsid w:val="00410665"/>
    <w:rsid w:val="0041295B"/>
    <w:rsid w:val="00417276"/>
    <w:rsid w:val="00427F8A"/>
    <w:rsid w:val="00437A62"/>
    <w:rsid w:val="0044325C"/>
    <w:rsid w:val="0044534A"/>
    <w:rsid w:val="00446532"/>
    <w:rsid w:val="004516CE"/>
    <w:rsid w:val="004624FC"/>
    <w:rsid w:val="00471EA4"/>
    <w:rsid w:val="00476E46"/>
    <w:rsid w:val="00481653"/>
    <w:rsid w:val="00496C2E"/>
    <w:rsid w:val="004B1958"/>
    <w:rsid w:val="004B7801"/>
    <w:rsid w:val="004C114A"/>
    <w:rsid w:val="004D6670"/>
    <w:rsid w:val="004E0D37"/>
    <w:rsid w:val="004E2F9A"/>
    <w:rsid w:val="004E3E1E"/>
    <w:rsid w:val="004E4FF9"/>
    <w:rsid w:val="004F4891"/>
    <w:rsid w:val="004F70B3"/>
    <w:rsid w:val="00504394"/>
    <w:rsid w:val="00511DAC"/>
    <w:rsid w:val="00515A23"/>
    <w:rsid w:val="00525783"/>
    <w:rsid w:val="00542D36"/>
    <w:rsid w:val="00551AB7"/>
    <w:rsid w:val="005530B7"/>
    <w:rsid w:val="00553839"/>
    <w:rsid w:val="00554E35"/>
    <w:rsid w:val="00566D34"/>
    <w:rsid w:val="005840AA"/>
    <w:rsid w:val="00584B29"/>
    <w:rsid w:val="00585714"/>
    <w:rsid w:val="005942AF"/>
    <w:rsid w:val="005A1013"/>
    <w:rsid w:val="005A675F"/>
    <w:rsid w:val="005B0278"/>
    <w:rsid w:val="005C0F24"/>
    <w:rsid w:val="005D4748"/>
    <w:rsid w:val="00606293"/>
    <w:rsid w:val="00620BBC"/>
    <w:rsid w:val="00625CAC"/>
    <w:rsid w:val="00640911"/>
    <w:rsid w:val="00641598"/>
    <w:rsid w:val="00642A24"/>
    <w:rsid w:val="00642D43"/>
    <w:rsid w:val="006618AE"/>
    <w:rsid w:val="00666EEC"/>
    <w:rsid w:val="006777E4"/>
    <w:rsid w:val="006903DD"/>
    <w:rsid w:val="00696F43"/>
    <w:rsid w:val="006A01A9"/>
    <w:rsid w:val="006A2394"/>
    <w:rsid w:val="006A3A08"/>
    <w:rsid w:val="006A46E2"/>
    <w:rsid w:val="006A5A2D"/>
    <w:rsid w:val="006C3E00"/>
    <w:rsid w:val="006D67B8"/>
    <w:rsid w:val="006E00A2"/>
    <w:rsid w:val="006E03E2"/>
    <w:rsid w:val="006E5FA5"/>
    <w:rsid w:val="006F1B2D"/>
    <w:rsid w:val="00711810"/>
    <w:rsid w:val="0071644F"/>
    <w:rsid w:val="007261E1"/>
    <w:rsid w:val="00726CF1"/>
    <w:rsid w:val="0073220C"/>
    <w:rsid w:val="00740845"/>
    <w:rsid w:val="00747BA8"/>
    <w:rsid w:val="0075588E"/>
    <w:rsid w:val="00771FBF"/>
    <w:rsid w:val="00791A11"/>
    <w:rsid w:val="00797566"/>
    <w:rsid w:val="007A4853"/>
    <w:rsid w:val="007B31FE"/>
    <w:rsid w:val="007E57B7"/>
    <w:rsid w:val="007E596E"/>
    <w:rsid w:val="007F17F2"/>
    <w:rsid w:val="007F4EA3"/>
    <w:rsid w:val="00811EAB"/>
    <w:rsid w:val="008144A3"/>
    <w:rsid w:val="00816EF8"/>
    <w:rsid w:val="00817A76"/>
    <w:rsid w:val="00824D1D"/>
    <w:rsid w:val="00831655"/>
    <w:rsid w:val="00833B40"/>
    <w:rsid w:val="008418DE"/>
    <w:rsid w:val="00854B5B"/>
    <w:rsid w:val="00854F8F"/>
    <w:rsid w:val="00866524"/>
    <w:rsid w:val="00870169"/>
    <w:rsid w:val="00871A1B"/>
    <w:rsid w:val="00873AD5"/>
    <w:rsid w:val="0087462A"/>
    <w:rsid w:val="00875B0B"/>
    <w:rsid w:val="008B643F"/>
    <w:rsid w:val="008C2C00"/>
    <w:rsid w:val="008C4F3B"/>
    <w:rsid w:val="008D1991"/>
    <w:rsid w:val="008D384F"/>
    <w:rsid w:val="008F0F5E"/>
    <w:rsid w:val="008F6441"/>
    <w:rsid w:val="00925B3D"/>
    <w:rsid w:val="00944378"/>
    <w:rsid w:val="00947DE6"/>
    <w:rsid w:val="009527C9"/>
    <w:rsid w:val="00955DF7"/>
    <w:rsid w:val="00960027"/>
    <w:rsid w:val="00972441"/>
    <w:rsid w:val="00982C92"/>
    <w:rsid w:val="0098351C"/>
    <w:rsid w:val="0099517D"/>
    <w:rsid w:val="009968FB"/>
    <w:rsid w:val="009A2007"/>
    <w:rsid w:val="009A69CD"/>
    <w:rsid w:val="009B61D8"/>
    <w:rsid w:val="009E2799"/>
    <w:rsid w:val="009E4123"/>
    <w:rsid w:val="00A00924"/>
    <w:rsid w:val="00A01934"/>
    <w:rsid w:val="00A27D92"/>
    <w:rsid w:val="00A315A9"/>
    <w:rsid w:val="00A47873"/>
    <w:rsid w:val="00A50E7A"/>
    <w:rsid w:val="00A66939"/>
    <w:rsid w:val="00A777F1"/>
    <w:rsid w:val="00A80BCA"/>
    <w:rsid w:val="00A91734"/>
    <w:rsid w:val="00A95E1E"/>
    <w:rsid w:val="00A95FF2"/>
    <w:rsid w:val="00AA2754"/>
    <w:rsid w:val="00AA3070"/>
    <w:rsid w:val="00AA4C56"/>
    <w:rsid w:val="00AB695F"/>
    <w:rsid w:val="00AC2FCC"/>
    <w:rsid w:val="00AC3CB8"/>
    <w:rsid w:val="00AD2415"/>
    <w:rsid w:val="00AD7636"/>
    <w:rsid w:val="00AE7D77"/>
    <w:rsid w:val="00AF4FB4"/>
    <w:rsid w:val="00AF5C7C"/>
    <w:rsid w:val="00B22FE8"/>
    <w:rsid w:val="00B65662"/>
    <w:rsid w:val="00B673FE"/>
    <w:rsid w:val="00B731B9"/>
    <w:rsid w:val="00B82FEE"/>
    <w:rsid w:val="00B8382B"/>
    <w:rsid w:val="00B87F5F"/>
    <w:rsid w:val="00B95030"/>
    <w:rsid w:val="00BB12B8"/>
    <w:rsid w:val="00BB5F46"/>
    <w:rsid w:val="00BC0319"/>
    <w:rsid w:val="00BC40FF"/>
    <w:rsid w:val="00BF3BED"/>
    <w:rsid w:val="00C114FC"/>
    <w:rsid w:val="00C13782"/>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D00465"/>
    <w:rsid w:val="00D17488"/>
    <w:rsid w:val="00D32793"/>
    <w:rsid w:val="00D34853"/>
    <w:rsid w:val="00D362E8"/>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D44B0"/>
    <w:rsid w:val="00DD490F"/>
    <w:rsid w:val="00DE1719"/>
    <w:rsid w:val="00DF08D3"/>
    <w:rsid w:val="00DF2B24"/>
    <w:rsid w:val="00DF2CF7"/>
    <w:rsid w:val="00DF6CBC"/>
    <w:rsid w:val="00E14ABA"/>
    <w:rsid w:val="00E30D7A"/>
    <w:rsid w:val="00E34134"/>
    <w:rsid w:val="00E36118"/>
    <w:rsid w:val="00E376E1"/>
    <w:rsid w:val="00E4281D"/>
    <w:rsid w:val="00E43231"/>
    <w:rsid w:val="00E5129B"/>
    <w:rsid w:val="00E57461"/>
    <w:rsid w:val="00E72D86"/>
    <w:rsid w:val="00E7347D"/>
    <w:rsid w:val="00E766AC"/>
    <w:rsid w:val="00E7772A"/>
    <w:rsid w:val="00E77B57"/>
    <w:rsid w:val="00E852F1"/>
    <w:rsid w:val="00EA332A"/>
    <w:rsid w:val="00EA4F11"/>
    <w:rsid w:val="00EA6D4F"/>
    <w:rsid w:val="00EA7562"/>
    <w:rsid w:val="00ED0002"/>
    <w:rsid w:val="00EE656D"/>
    <w:rsid w:val="00EE6C6A"/>
    <w:rsid w:val="00EF7098"/>
    <w:rsid w:val="00F02935"/>
    <w:rsid w:val="00F14715"/>
    <w:rsid w:val="00F2507E"/>
    <w:rsid w:val="00F30187"/>
    <w:rsid w:val="00F308D9"/>
    <w:rsid w:val="00F33D50"/>
    <w:rsid w:val="00F367E6"/>
    <w:rsid w:val="00F57618"/>
    <w:rsid w:val="00F60BE6"/>
    <w:rsid w:val="00F631AC"/>
    <w:rsid w:val="00F63C58"/>
    <w:rsid w:val="00F86362"/>
    <w:rsid w:val="00F9712B"/>
    <w:rsid w:val="00FA76CF"/>
    <w:rsid w:val="00FB18EF"/>
    <w:rsid w:val="00FB5F58"/>
    <w:rsid w:val="00FB79CD"/>
    <w:rsid w:val="00FC7A6B"/>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1">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ind w:left="720" w:hanging="360"/>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infocentre.gsm.org/cgi-bin/docdisp.cgi?27530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infocentre.gsm.org/cgi-bin/prddets.cgi?274175" TargetMode="Externa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Discussion</GSMAItemFor>
    <GSMAMeetingDate xmlns="ADEDD60E-22E2-4049-BE99-80A2BB237DD5">2013-08-28T08:00:00+00:00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2013-01-18T19:02:58+00:00</GSMADocumentCreatedDate>
    <GSMAMeetingNameAndNumber xmlns="ADEDD60E-22E2-4049-BE99-80A2BB237DD5">
      <Url>https://infocentre2.gsma.com/gp/wg/TD/FCS/Lists/Calendar/DispForm.aspx?ID=59</Url>
      <Description>FCSIG #61</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GSMA Document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FCSIG #61</GSMAMeetingNameAndNumberText>
    <GSMAMeetingItemNumber xmlns="ADEDD60E-22E2-4049-BE99-80A2BB237DD5">FCSIG#61 Doc 019 Rev 1</GSMAMeetingItemNumber>
    <GSMADocumentNumber xmlns="ADEDD60E-22E2-4049-BE99-80A2BB237DD5" xsi:nil="true"/>
    <GSMAMeetingLocation xmlns="ADEDD60E-22E2-4049-BE99-80A2BB237DD5">Atlanta, USA</GSMAMeetingLocation>
    <GSMARelatedDiscussion xmlns="ADEDD60E-22E2-4049-BE99-80A2BB237DD5">
      <Url xsi:nil="true"/>
      <Description xsi:nil="true"/>
    </GSMARelatedDiscussion>
    <GSMAMeetingNameAndNumberLocal xmlns="ADEDD60E-22E2-4049-BE99-80A2BB237DD5">
      <Url>https://infocentre2.gsma.com/gp/wg/TD/FCS/Lists/Calendar/DispForm.aspx?ID=59</Url>
      <Description>FCSIG #61</Description>
    </GSMAMeetingNameAndNumberLocal>
    <GSMAMeetingItemNumberLocal xmlns="ADEDD60E-22E2-4049-BE99-80A2BB237DD5">FCSIG#61 Doc 019 Rev 1</GSMAMeetingItemNumberLocal>
    <_dlc_DocId xmlns="54cf9ea2-8b24-4a35-a789-c10402c86061">INFO-2143-911</_dlc_DocId>
    <_dlc_DocIdUrl xmlns="54cf9ea2-8b24-4a35-a789-c10402c86061">
      <Url>https://infocentre2.gsma.com/gp/wg/TD/FCS/_layouts/DocIdRedir.aspx?ID=INFO-2143-911</Url>
      <Description>INFO-2143-911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3.xml><?xml version="1.0" encoding="utf-8"?>
<ds:datastoreItem xmlns:ds="http://schemas.openxmlformats.org/officeDocument/2006/customXml" ds:itemID="{27708D49-6B79-4BB8-BFA9-76E4945D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43059-0035-4CCA-BF6B-804F7D1740A4}">
  <ds:schemaRefs>
    <ds:schemaRef ds:uri="http://schemas.microsoft.com/sharepoint/events"/>
  </ds:schemaRefs>
</ds:datastoreItem>
</file>

<file path=customXml/itemProps5.xml><?xml version="1.0" encoding="utf-8"?>
<ds:datastoreItem xmlns:ds="http://schemas.openxmlformats.org/officeDocument/2006/customXml" ds:itemID="{795FD8B9-AB64-4CFA-8DAE-E3FA09BF9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0</TotalTime>
  <Pages>2</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1489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David Hutton</cp:lastModifiedBy>
  <cp:revision>2</cp:revision>
  <cp:lastPrinted>2012-07-13T09:11:00Z</cp:lastPrinted>
  <dcterms:created xsi:type="dcterms:W3CDTF">2018-12-06T17:03:00Z</dcterms:created>
  <dcterms:modified xsi:type="dcterms:W3CDTF">2018-12-06T17:03:00Z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